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426" w:rsidRPr="006B484B" w:rsidRDefault="00D03426">
      <w:pPr>
        <w:rPr>
          <w:sz w:val="16"/>
          <w:szCs w:val="16"/>
        </w:rPr>
      </w:pPr>
    </w:p>
    <w:p w:rsidR="00D03426" w:rsidRPr="006B484B" w:rsidRDefault="00D03426">
      <w:pPr>
        <w:rPr>
          <w:sz w:val="16"/>
          <w:szCs w:val="16"/>
        </w:rPr>
      </w:pPr>
    </w:p>
    <w:p w:rsidR="00D03426" w:rsidRPr="006B484B" w:rsidRDefault="00D03426">
      <w:pPr>
        <w:rPr>
          <w:sz w:val="16"/>
          <w:szCs w:val="16"/>
        </w:rPr>
      </w:pPr>
    </w:p>
    <w:tbl>
      <w:tblPr>
        <w:tblW w:w="9923" w:type="dxa"/>
        <w:tblInd w:w="-106" w:type="dxa"/>
        <w:tblLook w:val="01E0"/>
      </w:tblPr>
      <w:tblGrid>
        <w:gridCol w:w="4788"/>
        <w:gridCol w:w="5135"/>
      </w:tblGrid>
      <w:tr w:rsidR="00D03426" w:rsidRPr="00C45D97">
        <w:tc>
          <w:tcPr>
            <w:tcW w:w="4788" w:type="dxa"/>
          </w:tcPr>
          <w:p w:rsidR="00D03426" w:rsidRPr="00C002F6" w:rsidRDefault="00D03426" w:rsidP="000E02AF">
            <w:pPr>
              <w:rPr>
                <w:b/>
                <w:bCs/>
              </w:rPr>
            </w:pPr>
            <w:r w:rsidRPr="00C002F6">
              <w:rPr>
                <w:b/>
                <w:bCs/>
              </w:rPr>
              <w:t xml:space="preserve">Наименование </w:t>
            </w:r>
            <w:r>
              <w:rPr>
                <w:b/>
                <w:bCs/>
              </w:rPr>
              <w:t>И</w:t>
            </w:r>
            <w:r w:rsidRPr="00C002F6">
              <w:rPr>
                <w:b/>
                <w:bCs/>
              </w:rPr>
              <w:t>сполнителя:</w:t>
            </w:r>
          </w:p>
        </w:tc>
        <w:tc>
          <w:tcPr>
            <w:tcW w:w="5135" w:type="dxa"/>
          </w:tcPr>
          <w:p w:rsidR="00D03426" w:rsidRPr="00C5020E" w:rsidRDefault="00D03426" w:rsidP="000E02AF">
            <w:pPr>
              <w:ind w:left="239"/>
              <w:rPr>
                <w:b/>
                <w:bCs/>
              </w:rPr>
            </w:pPr>
            <w:r w:rsidRPr="00C5020E">
              <w:rPr>
                <w:b/>
                <w:bCs/>
              </w:rPr>
              <w:t xml:space="preserve">Наименование </w:t>
            </w:r>
            <w:r>
              <w:rPr>
                <w:b/>
                <w:bCs/>
              </w:rPr>
              <w:t>З</w:t>
            </w:r>
            <w:r w:rsidRPr="00C5020E">
              <w:rPr>
                <w:b/>
                <w:bCs/>
              </w:rPr>
              <w:t>аказчика:</w:t>
            </w:r>
          </w:p>
        </w:tc>
      </w:tr>
      <w:tr w:rsidR="00D03426" w:rsidRPr="00C45D97">
        <w:tc>
          <w:tcPr>
            <w:tcW w:w="4788" w:type="dxa"/>
          </w:tcPr>
          <w:p w:rsidR="00D03426" w:rsidRPr="00C002F6" w:rsidRDefault="00D03426" w:rsidP="006C440D">
            <w:pPr>
              <w:spacing w:before="120"/>
            </w:pPr>
          </w:p>
        </w:tc>
        <w:tc>
          <w:tcPr>
            <w:tcW w:w="5135" w:type="dxa"/>
          </w:tcPr>
          <w:p w:rsidR="00D03426" w:rsidRPr="002F55D1" w:rsidRDefault="00D03426" w:rsidP="0047321F">
            <w:pPr>
              <w:rPr>
                <w:color w:val="FFFFFF"/>
              </w:rPr>
            </w:pPr>
            <w:r w:rsidRPr="002F55D1">
              <w:rPr>
                <w:color w:val="FFFFFF"/>
              </w:rPr>
              <w:t>Федеральное государственное унитарное предприятие «Специальное научно-производственное объединение «Элерон»</w:t>
            </w:r>
          </w:p>
        </w:tc>
      </w:tr>
      <w:tr w:rsidR="00D03426" w:rsidRPr="00C45D97">
        <w:trPr>
          <w:trHeight w:val="298"/>
        </w:trPr>
        <w:tc>
          <w:tcPr>
            <w:tcW w:w="4788" w:type="dxa"/>
            <w:vAlign w:val="bottom"/>
          </w:tcPr>
          <w:p w:rsidR="00D03426" w:rsidRPr="00C002F6" w:rsidRDefault="00D03426" w:rsidP="006C440D">
            <w:pPr>
              <w:rPr>
                <w:b/>
                <w:bCs/>
                <w:color w:val="FF0000"/>
              </w:rPr>
            </w:pPr>
          </w:p>
        </w:tc>
        <w:tc>
          <w:tcPr>
            <w:tcW w:w="5135" w:type="dxa"/>
            <w:vAlign w:val="bottom"/>
          </w:tcPr>
          <w:p w:rsidR="00D03426" w:rsidRPr="002F55D1" w:rsidRDefault="00D03426" w:rsidP="000E02AF">
            <w:pPr>
              <w:rPr>
                <w:color w:val="FFFFFF"/>
              </w:rPr>
            </w:pPr>
            <w:r w:rsidRPr="002F55D1">
              <w:rPr>
                <w:color w:val="FFFFFF"/>
              </w:rPr>
              <w:t>ИНН 7724076060, КПП 772401001</w:t>
            </w:r>
          </w:p>
        </w:tc>
      </w:tr>
      <w:tr w:rsidR="00D03426" w:rsidRPr="00C45D97">
        <w:trPr>
          <w:trHeight w:val="234"/>
        </w:trPr>
        <w:tc>
          <w:tcPr>
            <w:tcW w:w="4788" w:type="dxa"/>
          </w:tcPr>
          <w:p w:rsidR="00D03426" w:rsidRPr="00061363" w:rsidRDefault="00D03426" w:rsidP="00096858">
            <w:pPr>
              <w:jc w:val="both"/>
              <w:rPr>
                <w:color w:val="FF0000"/>
              </w:rPr>
            </w:pPr>
            <w:r w:rsidRPr="00061363">
              <w:rPr>
                <w:color w:val="FF0000"/>
              </w:rPr>
              <w:t xml:space="preserve"> </w:t>
            </w:r>
          </w:p>
        </w:tc>
        <w:tc>
          <w:tcPr>
            <w:tcW w:w="5135" w:type="dxa"/>
          </w:tcPr>
          <w:p w:rsidR="00D03426" w:rsidRPr="002F55D1" w:rsidRDefault="00D03426" w:rsidP="000E02AF">
            <w:pPr>
              <w:jc w:val="both"/>
              <w:rPr>
                <w:color w:val="FFFFFF"/>
              </w:rPr>
            </w:pPr>
            <w:r w:rsidRPr="002F55D1">
              <w:rPr>
                <w:color w:val="FFFFFF"/>
              </w:rPr>
              <w:t xml:space="preserve">Код по ОКПО: 18282559 </w:t>
            </w:r>
          </w:p>
          <w:p w:rsidR="00D03426" w:rsidRPr="002F55D1" w:rsidRDefault="00D03426" w:rsidP="000E02AF">
            <w:pPr>
              <w:rPr>
                <w:color w:val="FFFFFF"/>
              </w:rPr>
            </w:pPr>
            <w:r w:rsidRPr="002F55D1">
              <w:rPr>
                <w:color w:val="FFFFFF"/>
              </w:rPr>
              <w:t>Код по ОКОНХ: 61124,66000,95120</w:t>
            </w:r>
          </w:p>
        </w:tc>
      </w:tr>
      <w:tr w:rsidR="00D03426" w:rsidRPr="00C45D97">
        <w:trPr>
          <w:trHeight w:val="271"/>
        </w:trPr>
        <w:tc>
          <w:tcPr>
            <w:tcW w:w="4788" w:type="dxa"/>
          </w:tcPr>
          <w:p w:rsidR="00D03426" w:rsidRPr="00C002F6" w:rsidRDefault="00D03426" w:rsidP="00096858">
            <w:pPr>
              <w:jc w:val="both"/>
              <w:rPr>
                <w:color w:val="FF0000"/>
              </w:rPr>
            </w:pPr>
          </w:p>
        </w:tc>
        <w:tc>
          <w:tcPr>
            <w:tcW w:w="5135" w:type="dxa"/>
          </w:tcPr>
          <w:p w:rsidR="00D03426" w:rsidRPr="002F55D1" w:rsidRDefault="00D03426" w:rsidP="0032321D">
            <w:pPr>
              <w:rPr>
                <w:color w:val="FFFFFF"/>
              </w:rPr>
            </w:pPr>
            <w:r w:rsidRPr="002F55D1">
              <w:rPr>
                <w:color w:val="FFFFFF"/>
              </w:rPr>
              <w:t xml:space="preserve">р/с 40502810238060100003  </w:t>
            </w:r>
          </w:p>
          <w:p w:rsidR="00D03426" w:rsidRPr="002F55D1" w:rsidRDefault="00D03426" w:rsidP="0032321D">
            <w:pPr>
              <w:rPr>
                <w:color w:val="FFFFFF"/>
              </w:rPr>
            </w:pPr>
            <w:r w:rsidRPr="002F55D1">
              <w:rPr>
                <w:color w:val="FFFFFF"/>
              </w:rPr>
              <w:t>в «Московском банке Сбербанка России ОАО» Сбербанк России ОАО г. Москва</w:t>
            </w:r>
          </w:p>
        </w:tc>
      </w:tr>
      <w:tr w:rsidR="00D03426" w:rsidRPr="00C45D97">
        <w:tc>
          <w:tcPr>
            <w:tcW w:w="4788" w:type="dxa"/>
          </w:tcPr>
          <w:p w:rsidR="00D03426" w:rsidRPr="00061363" w:rsidRDefault="00D03426" w:rsidP="00C5020E">
            <w:pPr>
              <w:jc w:val="both"/>
              <w:rPr>
                <w:color w:val="FF0000"/>
              </w:rPr>
            </w:pPr>
          </w:p>
        </w:tc>
        <w:tc>
          <w:tcPr>
            <w:tcW w:w="5135" w:type="dxa"/>
          </w:tcPr>
          <w:p w:rsidR="00D03426" w:rsidRPr="002F55D1" w:rsidRDefault="00D03426" w:rsidP="000E02AF">
            <w:pPr>
              <w:rPr>
                <w:color w:val="FFFFFF"/>
              </w:rPr>
            </w:pPr>
            <w:r w:rsidRPr="002F55D1">
              <w:rPr>
                <w:color w:val="FFFFFF"/>
              </w:rPr>
              <w:t>к/с 30101810400000000225, БИК 044525225</w:t>
            </w:r>
          </w:p>
          <w:p w:rsidR="00D03426" w:rsidRPr="002F55D1" w:rsidRDefault="00D03426" w:rsidP="000E02AF">
            <w:pPr>
              <w:rPr>
                <w:color w:val="FFFFFF"/>
              </w:rPr>
            </w:pPr>
            <w:r w:rsidRPr="002F55D1">
              <w:rPr>
                <w:color w:val="FFFFFF"/>
              </w:rPr>
              <w:t>ул. Генерала Белова, д.14, г. Москва, 115563</w:t>
            </w:r>
          </w:p>
        </w:tc>
      </w:tr>
    </w:tbl>
    <w:p w:rsidR="00D03426" w:rsidRDefault="00D03426" w:rsidP="000C261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D03426" w:rsidRDefault="00D03426" w:rsidP="000C2618">
      <w:pPr>
        <w:jc w:val="center"/>
        <w:rPr>
          <w:b/>
          <w:bCs/>
        </w:rPr>
      </w:pPr>
    </w:p>
    <w:p w:rsidR="00D03426" w:rsidRPr="00C45D97" w:rsidRDefault="00D03426" w:rsidP="000C2618">
      <w:pPr>
        <w:jc w:val="center"/>
        <w:rPr>
          <w:b/>
          <w:bCs/>
        </w:rPr>
      </w:pPr>
      <w:r w:rsidRPr="00C45D97">
        <w:rPr>
          <w:b/>
          <w:bCs/>
        </w:rPr>
        <w:t>АКТ №</w:t>
      </w:r>
      <w:r>
        <w:rPr>
          <w:b/>
          <w:bCs/>
        </w:rPr>
        <w:t>_____</w:t>
      </w:r>
    </w:p>
    <w:p w:rsidR="00D03426" w:rsidRPr="00C45D97" w:rsidRDefault="00D03426" w:rsidP="000C2618">
      <w:pPr>
        <w:shd w:val="clear" w:color="auto" w:fill="FFFFFF"/>
        <w:ind w:left="173"/>
        <w:jc w:val="center"/>
        <w:rPr>
          <w:b/>
          <w:bCs/>
        </w:rPr>
      </w:pPr>
      <w:r w:rsidRPr="00C45D97">
        <w:rPr>
          <w:b/>
          <w:bCs/>
        </w:rPr>
        <w:t>от «___» __________</w:t>
      </w:r>
      <w:r w:rsidRPr="00C45D97">
        <w:rPr>
          <w:b/>
          <w:bCs/>
          <w:color w:val="FF0000"/>
        </w:rPr>
        <w:t xml:space="preserve"> </w:t>
      </w:r>
      <w:r w:rsidRPr="00C45D97">
        <w:rPr>
          <w:b/>
          <w:bCs/>
        </w:rPr>
        <w:t>201</w:t>
      </w:r>
      <w:r>
        <w:rPr>
          <w:b/>
          <w:bCs/>
        </w:rPr>
        <w:t>5</w:t>
      </w:r>
      <w:r w:rsidRPr="00C45D97">
        <w:rPr>
          <w:b/>
          <w:bCs/>
        </w:rPr>
        <w:t xml:space="preserve"> г. сдачи – приемки </w:t>
      </w:r>
      <w:r>
        <w:rPr>
          <w:b/>
          <w:bCs/>
        </w:rPr>
        <w:t>выполненных работ</w:t>
      </w:r>
    </w:p>
    <w:p w:rsidR="00D03426" w:rsidRDefault="00D03426" w:rsidP="000C2618">
      <w:pPr>
        <w:shd w:val="clear" w:color="auto" w:fill="FFFFFF"/>
        <w:ind w:left="173"/>
        <w:jc w:val="center"/>
        <w:rPr>
          <w:b/>
          <w:bCs/>
        </w:rPr>
      </w:pPr>
      <w:r w:rsidRPr="00C45D97">
        <w:rPr>
          <w:b/>
          <w:bCs/>
        </w:rPr>
        <w:t xml:space="preserve">по </w:t>
      </w:r>
      <w:r>
        <w:rPr>
          <w:b/>
          <w:bCs/>
        </w:rPr>
        <w:t>Договору от «     »__________2015 г. №_____________________</w:t>
      </w:r>
      <w:r w:rsidRPr="00CB044E">
        <w:rPr>
          <w:b/>
          <w:bCs/>
        </w:rPr>
        <w:t xml:space="preserve"> </w:t>
      </w:r>
    </w:p>
    <w:p w:rsidR="00D03426" w:rsidRDefault="00D03426" w:rsidP="000C2618">
      <w:pPr>
        <w:shd w:val="clear" w:color="auto" w:fill="FFFFFF"/>
        <w:ind w:left="173"/>
        <w:jc w:val="center"/>
        <w:rPr>
          <w:b/>
          <w:bCs/>
        </w:rPr>
      </w:pPr>
    </w:p>
    <w:p w:rsidR="00D03426" w:rsidRPr="006B484B" w:rsidRDefault="00D03426" w:rsidP="000C2618">
      <w:pPr>
        <w:shd w:val="clear" w:color="auto" w:fill="FFFFFF"/>
        <w:ind w:left="173"/>
        <w:jc w:val="center"/>
        <w:rPr>
          <w:b/>
          <w:bCs/>
          <w:sz w:val="16"/>
          <w:szCs w:val="16"/>
        </w:rPr>
      </w:pPr>
    </w:p>
    <w:p w:rsidR="00D03426" w:rsidRPr="00A25B47" w:rsidRDefault="00D03426" w:rsidP="00AE0D75">
      <w:pPr>
        <w:ind w:firstLine="709"/>
      </w:pPr>
      <w:r w:rsidRPr="00214149">
        <w:t xml:space="preserve">Мы, нижеподписавшиеся, </w:t>
      </w:r>
      <w:r>
        <w:t>З</w:t>
      </w:r>
      <w:r w:rsidRPr="00214149">
        <w:t>аказчик</w:t>
      </w:r>
      <w:r>
        <w:t>, в лице _____________________________________________________________________________________</w:t>
      </w:r>
    </w:p>
    <w:p w:rsidR="00D03426" w:rsidRDefault="00D03426" w:rsidP="003722B6">
      <w:pPr>
        <w:jc w:val="center"/>
      </w:pPr>
      <w:r w:rsidRPr="003722B6">
        <w:rPr>
          <w:i/>
          <w:iCs/>
          <w:sz w:val="22"/>
          <w:szCs w:val="22"/>
        </w:rPr>
        <w:t xml:space="preserve">(должность, фамилия, имя, отчество руководителя </w:t>
      </w:r>
      <w:r>
        <w:rPr>
          <w:i/>
          <w:iCs/>
          <w:sz w:val="22"/>
          <w:szCs w:val="22"/>
        </w:rPr>
        <w:t>З</w:t>
      </w:r>
      <w:r w:rsidRPr="003722B6">
        <w:rPr>
          <w:i/>
          <w:iCs/>
          <w:sz w:val="22"/>
          <w:szCs w:val="22"/>
        </w:rPr>
        <w:t>аказчика</w:t>
      </w:r>
      <w:r w:rsidRPr="003722B6">
        <w:rPr>
          <w:i/>
          <w:iCs/>
        </w:rPr>
        <w:t>)</w:t>
      </w:r>
      <w:r w:rsidRPr="00214149">
        <w:t>,</w:t>
      </w:r>
    </w:p>
    <w:p w:rsidR="00D03426" w:rsidRPr="00A25B47" w:rsidRDefault="00D03426" w:rsidP="003722B6">
      <w:pPr>
        <w:jc w:val="both"/>
      </w:pPr>
      <w:r w:rsidRPr="00214149">
        <w:t>действующег</w:t>
      </w:r>
      <w:r>
        <w:t>о на основании _____________________________</w:t>
      </w:r>
      <w:r w:rsidRPr="00214149">
        <w:t xml:space="preserve">, с одной стороны, </w:t>
      </w:r>
      <w:r>
        <w:t xml:space="preserve">и Исполнитель, </w:t>
      </w:r>
      <w:r>
        <w:br/>
        <w:t xml:space="preserve">в </w:t>
      </w:r>
      <w:r w:rsidRPr="00214149">
        <w:t>лиц</w:t>
      </w:r>
      <w:r>
        <w:t>е_______________________________________________________________________________</w:t>
      </w:r>
    </w:p>
    <w:p w:rsidR="00D03426" w:rsidRDefault="00D03426" w:rsidP="003722B6">
      <w:pPr>
        <w:jc w:val="center"/>
      </w:pPr>
      <w:r w:rsidRPr="003722B6">
        <w:rPr>
          <w:sz w:val="22"/>
          <w:szCs w:val="22"/>
        </w:rPr>
        <w:t>(</w:t>
      </w:r>
      <w:r w:rsidRPr="003722B6">
        <w:rPr>
          <w:i/>
          <w:iCs/>
          <w:sz w:val="22"/>
          <w:szCs w:val="22"/>
        </w:rPr>
        <w:t xml:space="preserve">должность, фамилия, имя, отчество руководителя </w:t>
      </w:r>
      <w:r>
        <w:rPr>
          <w:i/>
          <w:iCs/>
          <w:sz w:val="22"/>
          <w:szCs w:val="22"/>
        </w:rPr>
        <w:t>И</w:t>
      </w:r>
      <w:r w:rsidRPr="003722B6">
        <w:rPr>
          <w:i/>
          <w:iCs/>
          <w:sz w:val="22"/>
          <w:szCs w:val="22"/>
        </w:rPr>
        <w:t>сполнителя)</w:t>
      </w:r>
      <w:r w:rsidRPr="00214149">
        <w:t>,</w:t>
      </w:r>
    </w:p>
    <w:p w:rsidR="00D03426" w:rsidRDefault="00D03426" w:rsidP="003722B6">
      <w:pPr>
        <w:jc w:val="both"/>
      </w:pPr>
      <w:r w:rsidRPr="00214149">
        <w:t>действующего на основании</w:t>
      </w:r>
      <w:r>
        <w:t xml:space="preserve"> ______________________________</w:t>
      </w:r>
      <w:r w:rsidRPr="00214149">
        <w:t xml:space="preserve">, c другой стороны, составили настоящий акт о том, что </w:t>
      </w:r>
      <w:r>
        <w:t>И</w:t>
      </w:r>
      <w:r w:rsidRPr="00214149">
        <w:t xml:space="preserve">сполнитель сдал, а </w:t>
      </w:r>
      <w:r>
        <w:t>З</w:t>
      </w:r>
      <w:r w:rsidRPr="00214149">
        <w:t>аказчик принял</w:t>
      </w:r>
    </w:p>
    <w:p w:rsidR="00D03426" w:rsidRPr="00A25B47" w:rsidRDefault="00D03426" w:rsidP="0006269A"/>
    <w:p w:rsidR="00D03426" w:rsidRPr="003722B6" w:rsidRDefault="00D03426" w:rsidP="0006269A">
      <w:pPr>
        <w:pBdr>
          <w:top w:val="single" w:sz="4" w:space="1" w:color="auto"/>
        </w:pBdr>
        <w:jc w:val="center"/>
        <w:rPr>
          <w:i/>
          <w:iCs/>
          <w:sz w:val="22"/>
          <w:szCs w:val="22"/>
        </w:rPr>
      </w:pPr>
      <w:r w:rsidRPr="003722B6">
        <w:rPr>
          <w:i/>
          <w:iCs/>
          <w:sz w:val="22"/>
          <w:szCs w:val="22"/>
        </w:rPr>
        <w:t xml:space="preserve">(наименование </w:t>
      </w:r>
      <w:r>
        <w:rPr>
          <w:i/>
          <w:iCs/>
          <w:sz w:val="22"/>
          <w:szCs w:val="22"/>
        </w:rPr>
        <w:t>работ в соответствии с ведомостью выполнения работ</w:t>
      </w:r>
      <w:r w:rsidRPr="003722B6">
        <w:rPr>
          <w:i/>
          <w:iCs/>
          <w:sz w:val="22"/>
          <w:szCs w:val="22"/>
        </w:rPr>
        <w:t>)</w:t>
      </w:r>
    </w:p>
    <w:p w:rsidR="00D03426" w:rsidRPr="00061363" w:rsidRDefault="00D03426" w:rsidP="003722B6">
      <w:pPr>
        <w:pBdr>
          <w:top w:val="single" w:sz="4" w:space="1" w:color="auto"/>
        </w:pBdr>
        <w:jc w:val="both"/>
      </w:pPr>
      <w:r w:rsidRPr="00214149">
        <w:t xml:space="preserve">в соответствии с условиями </w:t>
      </w:r>
      <w:r>
        <w:t xml:space="preserve">Договора </w:t>
      </w:r>
      <w:r w:rsidRPr="00214149">
        <w:t>от</w:t>
      </w:r>
      <w:r>
        <w:t xml:space="preserve"> «_____»__________2015г. №________________</w:t>
      </w:r>
      <w:r w:rsidRPr="00061363">
        <w:t>.</w:t>
      </w:r>
    </w:p>
    <w:p w:rsidR="00D03426" w:rsidRPr="00214149" w:rsidRDefault="00D03426" w:rsidP="003722B6">
      <w:pPr>
        <w:ind w:right="125" w:firstLine="709"/>
        <w:jc w:val="both"/>
      </w:pPr>
      <w:r w:rsidRPr="00214149">
        <w:t xml:space="preserve">Стоимость </w:t>
      </w:r>
      <w:r>
        <w:t xml:space="preserve">работ </w:t>
      </w:r>
      <w:r w:rsidRPr="00214149">
        <w:t xml:space="preserve">по настоящему акту составляет </w:t>
      </w:r>
      <w:r w:rsidRPr="00A25B47">
        <w:rPr>
          <w:sz w:val="28"/>
          <w:szCs w:val="28"/>
        </w:rPr>
        <w:t>_________ (</w:t>
      </w:r>
      <w:r w:rsidRPr="00A25B47">
        <w:rPr>
          <w:i/>
          <w:iCs/>
          <w:sz w:val="22"/>
          <w:szCs w:val="22"/>
        </w:rPr>
        <w:t>сумма цифрами и прописью</w:t>
      </w:r>
      <w:r w:rsidRPr="00A25B47">
        <w:rPr>
          <w:sz w:val="22"/>
          <w:szCs w:val="22"/>
        </w:rPr>
        <w:t>)</w:t>
      </w:r>
      <w:r w:rsidRPr="00A25B47">
        <w:rPr>
          <w:sz w:val="28"/>
          <w:szCs w:val="28"/>
        </w:rPr>
        <w:t xml:space="preserve">, </w:t>
      </w:r>
      <w:r w:rsidRPr="00FA3C4E">
        <w:t>в том числе НДС</w:t>
      </w:r>
      <w:r w:rsidRPr="00A25B47">
        <w:rPr>
          <w:sz w:val="28"/>
          <w:szCs w:val="28"/>
        </w:rPr>
        <w:t xml:space="preserve"> </w:t>
      </w:r>
      <w:r w:rsidRPr="00A25B47">
        <w:rPr>
          <w:i/>
          <w:iCs/>
          <w:sz w:val="28"/>
          <w:szCs w:val="28"/>
        </w:rPr>
        <w:t>____________(</w:t>
      </w:r>
      <w:r w:rsidRPr="00A25B47">
        <w:rPr>
          <w:i/>
          <w:iCs/>
          <w:sz w:val="22"/>
          <w:szCs w:val="22"/>
        </w:rPr>
        <w:t>сумма цифрами и прописью</w:t>
      </w:r>
      <w:r w:rsidRPr="00A25B47">
        <w:rPr>
          <w:i/>
          <w:iCs/>
          <w:sz w:val="28"/>
          <w:szCs w:val="28"/>
        </w:rPr>
        <w:t>)</w:t>
      </w:r>
      <w:r w:rsidRPr="00214149">
        <w:t>.</w:t>
      </w:r>
    </w:p>
    <w:p w:rsidR="00D03426" w:rsidRPr="00214149" w:rsidRDefault="00D03426" w:rsidP="003722B6">
      <w:pPr>
        <w:ind w:right="125" w:firstLine="709"/>
        <w:jc w:val="both"/>
      </w:pPr>
      <w:r w:rsidRPr="00214149">
        <w:t>Сумма аванса, перечисленная для</w:t>
      </w:r>
      <w:r>
        <w:t xml:space="preserve"> выполнения работ</w:t>
      </w:r>
      <w:r w:rsidRPr="00214149">
        <w:t>:</w:t>
      </w:r>
      <w:r>
        <w:t xml:space="preserve"> </w:t>
      </w:r>
      <w:r w:rsidRPr="00A25B47">
        <w:rPr>
          <w:sz w:val="28"/>
          <w:szCs w:val="28"/>
        </w:rPr>
        <w:t>_________ (</w:t>
      </w:r>
      <w:r w:rsidRPr="00A25B47">
        <w:rPr>
          <w:i/>
          <w:iCs/>
          <w:sz w:val="22"/>
          <w:szCs w:val="22"/>
        </w:rPr>
        <w:t>сумма цифрами и прописью</w:t>
      </w:r>
      <w:r w:rsidRPr="00A25B47">
        <w:rPr>
          <w:sz w:val="22"/>
          <w:szCs w:val="22"/>
        </w:rPr>
        <w:t>)</w:t>
      </w:r>
      <w:r w:rsidRPr="00A25B47">
        <w:rPr>
          <w:sz w:val="28"/>
          <w:szCs w:val="28"/>
        </w:rPr>
        <w:t xml:space="preserve">, </w:t>
      </w:r>
      <w:r w:rsidRPr="00FA3C4E">
        <w:t>в том числе НДС</w:t>
      </w:r>
      <w:r w:rsidRPr="00A25B47">
        <w:rPr>
          <w:sz w:val="28"/>
          <w:szCs w:val="28"/>
        </w:rPr>
        <w:t xml:space="preserve"> </w:t>
      </w:r>
      <w:r w:rsidRPr="00A25B47">
        <w:rPr>
          <w:i/>
          <w:iCs/>
          <w:sz w:val="28"/>
          <w:szCs w:val="28"/>
        </w:rPr>
        <w:t>____________(</w:t>
      </w:r>
      <w:r w:rsidRPr="00A25B47">
        <w:rPr>
          <w:i/>
          <w:iCs/>
          <w:sz w:val="22"/>
          <w:szCs w:val="22"/>
        </w:rPr>
        <w:t>сумма цифрами и прописью</w:t>
      </w:r>
      <w:r w:rsidRPr="00A25B47">
        <w:rPr>
          <w:i/>
          <w:iCs/>
          <w:sz w:val="28"/>
          <w:szCs w:val="28"/>
        </w:rPr>
        <w:t>)</w:t>
      </w:r>
      <w:r w:rsidRPr="00214149">
        <w:t>.</w:t>
      </w:r>
    </w:p>
    <w:p w:rsidR="00D03426" w:rsidRPr="00214149" w:rsidRDefault="00D03426" w:rsidP="003722B6">
      <w:pPr>
        <w:ind w:right="125" w:firstLine="709"/>
        <w:jc w:val="both"/>
      </w:pPr>
      <w:r w:rsidRPr="00214149">
        <w:t xml:space="preserve">Следует к перечислению </w:t>
      </w:r>
      <w:r w:rsidRPr="00A25B47">
        <w:rPr>
          <w:sz w:val="28"/>
          <w:szCs w:val="28"/>
        </w:rPr>
        <w:t>_________ (</w:t>
      </w:r>
      <w:r w:rsidRPr="00A25B47">
        <w:rPr>
          <w:i/>
          <w:iCs/>
          <w:sz w:val="22"/>
          <w:szCs w:val="22"/>
        </w:rPr>
        <w:t>сумма цифрами и прописью</w:t>
      </w:r>
      <w:r w:rsidRPr="00A25B47">
        <w:rPr>
          <w:sz w:val="22"/>
          <w:szCs w:val="22"/>
        </w:rPr>
        <w:t>)</w:t>
      </w:r>
      <w:r w:rsidRPr="00214149">
        <w:t>.</w:t>
      </w:r>
    </w:p>
    <w:p w:rsidR="00D03426" w:rsidRPr="00214149" w:rsidRDefault="00D03426" w:rsidP="003722B6">
      <w:pPr>
        <w:ind w:right="125" w:firstLine="709"/>
        <w:jc w:val="both"/>
      </w:pPr>
      <w:r w:rsidRPr="00214149">
        <w:t xml:space="preserve">Настоящий акт составлен в </w:t>
      </w:r>
      <w:r>
        <w:t xml:space="preserve">двух </w:t>
      </w:r>
      <w:r w:rsidRPr="00214149">
        <w:t>экзем</w:t>
      </w:r>
      <w:r>
        <w:t>плярах, один – для И</w:t>
      </w:r>
      <w:r w:rsidRPr="00214149">
        <w:t xml:space="preserve">сполнителя, </w:t>
      </w:r>
      <w:r>
        <w:t xml:space="preserve">один </w:t>
      </w:r>
      <w:r w:rsidRPr="00214149">
        <w:t xml:space="preserve">– для </w:t>
      </w:r>
      <w:r>
        <w:t>З</w:t>
      </w:r>
      <w:r w:rsidRPr="00214149">
        <w:t>аказчика.</w:t>
      </w:r>
    </w:p>
    <w:p w:rsidR="00D03426" w:rsidRPr="006B484B" w:rsidRDefault="00D03426" w:rsidP="007156F7">
      <w:pPr>
        <w:ind w:firstLine="708"/>
        <w:jc w:val="both"/>
        <w:rPr>
          <w:sz w:val="16"/>
          <w:szCs w:val="16"/>
        </w:rPr>
      </w:pPr>
    </w:p>
    <w:tbl>
      <w:tblPr>
        <w:tblW w:w="10188" w:type="dxa"/>
        <w:tblInd w:w="-106" w:type="dxa"/>
        <w:tblLook w:val="01E0"/>
      </w:tblPr>
      <w:tblGrid>
        <w:gridCol w:w="4428"/>
        <w:gridCol w:w="1260"/>
        <w:gridCol w:w="4500"/>
      </w:tblGrid>
      <w:tr w:rsidR="00D03426" w:rsidRPr="00C45D97">
        <w:tc>
          <w:tcPr>
            <w:tcW w:w="4428" w:type="dxa"/>
          </w:tcPr>
          <w:p w:rsidR="00D03426" w:rsidRPr="00C45D97" w:rsidRDefault="00D03426" w:rsidP="00096858">
            <w:pPr>
              <w:jc w:val="center"/>
            </w:pPr>
            <w:r>
              <w:rPr>
                <w:b/>
                <w:bCs/>
              </w:rPr>
              <w:t>И</w:t>
            </w:r>
            <w:r w:rsidRPr="00C45D97">
              <w:rPr>
                <w:b/>
                <w:bCs/>
              </w:rPr>
              <w:t>сполнитель</w:t>
            </w:r>
          </w:p>
        </w:tc>
        <w:tc>
          <w:tcPr>
            <w:tcW w:w="1260" w:type="dxa"/>
          </w:tcPr>
          <w:p w:rsidR="00D03426" w:rsidRPr="00C45D97" w:rsidRDefault="00D03426" w:rsidP="00096858">
            <w:pPr>
              <w:jc w:val="center"/>
            </w:pPr>
          </w:p>
        </w:tc>
        <w:tc>
          <w:tcPr>
            <w:tcW w:w="4500" w:type="dxa"/>
          </w:tcPr>
          <w:p w:rsidR="00D03426" w:rsidRPr="00C45D97" w:rsidRDefault="00D03426" w:rsidP="00096858">
            <w:pPr>
              <w:jc w:val="center"/>
            </w:pPr>
            <w:r>
              <w:rPr>
                <w:b/>
                <w:bCs/>
              </w:rPr>
              <w:t>З</w:t>
            </w:r>
            <w:r w:rsidRPr="00C45D97">
              <w:rPr>
                <w:b/>
                <w:bCs/>
              </w:rPr>
              <w:t>аказчик</w:t>
            </w:r>
          </w:p>
        </w:tc>
      </w:tr>
      <w:tr w:rsidR="00D03426" w:rsidRPr="00C45D97">
        <w:trPr>
          <w:trHeight w:val="571"/>
        </w:trPr>
        <w:tc>
          <w:tcPr>
            <w:tcW w:w="4428" w:type="dxa"/>
          </w:tcPr>
          <w:p w:rsidR="00D03426" w:rsidRPr="00C45D97" w:rsidRDefault="00D03426" w:rsidP="00096858">
            <w:pPr>
              <w:jc w:val="both"/>
            </w:pPr>
          </w:p>
        </w:tc>
        <w:tc>
          <w:tcPr>
            <w:tcW w:w="1260" w:type="dxa"/>
          </w:tcPr>
          <w:p w:rsidR="00D03426" w:rsidRPr="00C45D97" w:rsidRDefault="00D03426" w:rsidP="00096858">
            <w:pPr>
              <w:jc w:val="both"/>
            </w:pPr>
          </w:p>
        </w:tc>
        <w:tc>
          <w:tcPr>
            <w:tcW w:w="4500" w:type="dxa"/>
          </w:tcPr>
          <w:p w:rsidR="00D03426" w:rsidRPr="006B484B" w:rsidRDefault="00D03426" w:rsidP="00096858">
            <w:pPr>
              <w:jc w:val="both"/>
              <w:rPr>
                <w:sz w:val="16"/>
                <w:szCs w:val="16"/>
              </w:rPr>
            </w:pPr>
          </w:p>
        </w:tc>
      </w:tr>
      <w:tr w:rsidR="00D03426" w:rsidRPr="00C45D97">
        <w:trPr>
          <w:trHeight w:val="441"/>
        </w:trPr>
        <w:tc>
          <w:tcPr>
            <w:tcW w:w="4428" w:type="dxa"/>
          </w:tcPr>
          <w:p w:rsidR="00D03426" w:rsidRPr="00C45D97" w:rsidRDefault="00D03426" w:rsidP="00AE0D75">
            <w:pPr>
              <w:jc w:val="right"/>
            </w:pPr>
          </w:p>
        </w:tc>
        <w:tc>
          <w:tcPr>
            <w:tcW w:w="1260" w:type="dxa"/>
          </w:tcPr>
          <w:p w:rsidR="00D03426" w:rsidRPr="00C45D97" w:rsidRDefault="00D03426" w:rsidP="00096858">
            <w:pPr>
              <w:jc w:val="right"/>
            </w:pPr>
          </w:p>
        </w:tc>
        <w:tc>
          <w:tcPr>
            <w:tcW w:w="4500" w:type="dxa"/>
          </w:tcPr>
          <w:p w:rsidR="00D03426" w:rsidRPr="00C45D97" w:rsidRDefault="00D03426" w:rsidP="00CF43CC">
            <w:pPr>
              <w:jc w:val="right"/>
            </w:pPr>
          </w:p>
        </w:tc>
      </w:tr>
      <w:tr w:rsidR="00D03426" w:rsidRPr="00C45D97">
        <w:tc>
          <w:tcPr>
            <w:tcW w:w="4428" w:type="dxa"/>
          </w:tcPr>
          <w:p w:rsidR="00D03426" w:rsidRPr="00C45D97" w:rsidRDefault="00D03426" w:rsidP="00096858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</w:tcPr>
          <w:p w:rsidR="00D03426" w:rsidRPr="00C45D97" w:rsidRDefault="00D03426" w:rsidP="00096858">
            <w:pPr>
              <w:jc w:val="both"/>
              <w:rPr>
                <w:b/>
                <w:bCs/>
              </w:rPr>
            </w:pPr>
          </w:p>
        </w:tc>
        <w:tc>
          <w:tcPr>
            <w:tcW w:w="4500" w:type="dxa"/>
          </w:tcPr>
          <w:p w:rsidR="00D03426" w:rsidRPr="00C45D97" w:rsidRDefault="00D03426" w:rsidP="00096858">
            <w:pPr>
              <w:jc w:val="center"/>
              <w:rPr>
                <w:b/>
                <w:bCs/>
              </w:rPr>
            </w:pPr>
          </w:p>
        </w:tc>
      </w:tr>
      <w:tr w:rsidR="00D03426" w:rsidRPr="00C45D97">
        <w:tc>
          <w:tcPr>
            <w:tcW w:w="4428" w:type="dxa"/>
          </w:tcPr>
          <w:p w:rsidR="00D03426" w:rsidRPr="00C45D97" w:rsidRDefault="00D03426" w:rsidP="00AE0D75">
            <w:pPr>
              <w:jc w:val="right"/>
            </w:pPr>
            <w:r>
              <w:t>_________________  /Ф.И.О.</w:t>
            </w:r>
            <w:r w:rsidRPr="00756842">
              <w:t>/</w:t>
            </w:r>
          </w:p>
        </w:tc>
        <w:tc>
          <w:tcPr>
            <w:tcW w:w="1260" w:type="dxa"/>
          </w:tcPr>
          <w:p w:rsidR="00D03426" w:rsidRPr="00C45D97" w:rsidRDefault="00D03426" w:rsidP="00096858">
            <w:pPr>
              <w:jc w:val="both"/>
            </w:pPr>
          </w:p>
        </w:tc>
        <w:tc>
          <w:tcPr>
            <w:tcW w:w="4500" w:type="dxa"/>
          </w:tcPr>
          <w:p w:rsidR="00D03426" w:rsidRPr="00C45D97" w:rsidRDefault="00D03426" w:rsidP="00AE0D75">
            <w:pPr>
              <w:jc w:val="right"/>
              <w:rPr>
                <w:b/>
                <w:bCs/>
              </w:rPr>
            </w:pPr>
            <w:r>
              <w:t>_________________  /Ф.И.О.</w:t>
            </w:r>
            <w:r w:rsidRPr="00756842">
              <w:t>/</w:t>
            </w:r>
          </w:p>
        </w:tc>
      </w:tr>
      <w:tr w:rsidR="00D03426" w:rsidRPr="00C45D97">
        <w:trPr>
          <w:trHeight w:val="687"/>
        </w:trPr>
        <w:tc>
          <w:tcPr>
            <w:tcW w:w="4428" w:type="dxa"/>
          </w:tcPr>
          <w:p w:rsidR="00D03426" w:rsidRPr="00756842" w:rsidRDefault="00D03426" w:rsidP="003B0F63"/>
          <w:p w:rsidR="00D03426" w:rsidRPr="00756842" w:rsidRDefault="00D03426" w:rsidP="003B0F63">
            <w:r w:rsidRPr="00756842">
              <w:t>«____» _______________ 2015г.</w:t>
            </w:r>
          </w:p>
          <w:p w:rsidR="00D03426" w:rsidRPr="00756842" w:rsidRDefault="00D03426" w:rsidP="003B0F63">
            <w:r w:rsidRPr="00756842">
              <w:t>М. П.</w:t>
            </w:r>
          </w:p>
        </w:tc>
        <w:tc>
          <w:tcPr>
            <w:tcW w:w="1260" w:type="dxa"/>
          </w:tcPr>
          <w:p w:rsidR="00D03426" w:rsidRPr="00C45D97" w:rsidRDefault="00D03426" w:rsidP="00096858">
            <w:pPr>
              <w:jc w:val="right"/>
            </w:pPr>
          </w:p>
        </w:tc>
        <w:tc>
          <w:tcPr>
            <w:tcW w:w="4500" w:type="dxa"/>
          </w:tcPr>
          <w:p w:rsidR="00D03426" w:rsidRPr="00756842" w:rsidRDefault="00D03426" w:rsidP="003B0F63"/>
          <w:p w:rsidR="00D03426" w:rsidRPr="00756842" w:rsidRDefault="00D03426" w:rsidP="003B0F63">
            <w:r w:rsidRPr="00756842">
              <w:t>«____» _______________ 2015г.</w:t>
            </w:r>
          </w:p>
          <w:p w:rsidR="00D03426" w:rsidRPr="00756842" w:rsidRDefault="00D03426" w:rsidP="003B0F63">
            <w:r w:rsidRPr="00756842">
              <w:t>М. П.</w:t>
            </w:r>
          </w:p>
        </w:tc>
      </w:tr>
    </w:tbl>
    <w:p w:rsidR="00D03426" w:rsidRPr="00C45D97" w:rsidRDefault="00D03426" w:rsidP="006B484B">
      <w:pPr>
        <w:jc w:val="both"/>
      </w:pPr>
    </w:p>
    <w:sectPr w:rsidR="00D03426" w:rsidRPr="00C45D97" w:rsidSect="00532FB0">
      <w:headerReference w:type="default" r:id="rId6"/>
      <w:pgSz w:w="11906" w:h="16838"/>
      <w:pgMar w:top="899" w:right="624" w:bottom="0" w:left="107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426" w:rsidRDefault="00D03426" w:rsidP="006B484B">
      <w:r>
        <w:separator/>
      </w:r>
    </w:p>
  </w:endnote>
  <w:endnote w:type="continuationSeparator" w:id="0">
    <w:p w:rsidR="00D03426" w:rsidRDefault="00D03426" w:rsidP="006B4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426" w:rsidRDefault="00D03426" w:rsidP="006B484B">
      <w:r>
        <w:separator/>
      </w:r>
    </w:p>
  </w:footnote>
  <w:footnote w:type="continuationSeparator" w:id="0">
    <w:p w:rsidR="00D03426" w:rsidRDefault="00D03426" w:rsidP="006B48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426" w:rsidRPr="00556D0F" w:rsidRDefault="00D03426" w:rsidP="00AE0D75">
    <w:pPr>
      <w:pStyle w:val="Header"/>
      <w:tabs>
        <w:tab w:val="right" w:pos="7797"/>
      </w:tabs>
      <w:ind w:firstLine="7655"/>
    </w:pPr>
    <w:r w:rsidRPr="00556D0F">
      <w:t>Приложение №</w:t>
    </w:r>
    <w:r>
      <w:t>8</w:t>
    </w:r>
    <w:r w:rsidRPr="00556D0F">
      <w:t xml:space="preserve"> </w:t>
    </w:r>
  </w:p>
  <w:p w:rsidR="00D03426" w:rsidRPr="00556D0F" w:rsidRDefault="00D03426" w:rsidP="00AE0D75">
    <w:pPr>
      <w:pStyle w:val="Header"/>
      <w:tabs>
        <w:tab w:val="right" w:pos="7797"/>
      </w:tabs>
      <w:ind w:firstLine="7655"/>
    </w:pPr>
    <w:r w:rsidRPr="00556D0F">
      <w:t>к договору № ________</w:t>
    </w:r>
  </w:p>
  <w:p w:rsidR="00D03426" w:rsidRPr="00556D0F" w:rsidRDefault="00D03426" w:rsidP="00AE0D75">
    <w:pPr>
      <w:pStyle w:val="Header"/>
      <w:tabs>
        <w:tab w:val="right" w:pos="7797"/>
      </w:tabs>
      <w:ind w:firstLine="7655"/>
    </w:pPr>
    <w:r w:rsidRPr="00556D0F">
      <w:t>от «___» ________2015г.</w:t>
    </w:r>
  </w:p>
  <w:p w:rsidR="00D03426" w:rsidRDefault="00D0342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0298"/>
    <w:rsid w:val="00006A21"/>
    <w:rsid w:val="00041509"/>
    <w:rsid w:val="00060841"/>
    <w:rsid w:val="00061363"/>
    <w:rsid w:val="0006269A"/>
    <w:rsid w:val="00067CD8"/>
    <w:rsid w:val="00082BA6"/>
    <w:rsid w:val="00091EC0"/>
    <w:rsid w:val="00096463"/>
    <w:rsid w:val="00096858"/>
    <w:rsid w:val="000C2618"/>
    <w:rsid w:val="000D4839"/>
    <w:rsid w:val="000E02AF"/>
    <w:rsid w:val="00100AC7"/>
    <w:rsid w:val="001043C3"/>
    <w:rsid w:val="00110261"/>
    <w:rsid w:val="00130B99"/>
    <w:rsid w:val="0013610F"/>
    <w:rsid w:val="00140A94"/>
    <w:rsid w:val="001444CF"/>
    <w:rsid w:val="00193037"/>
    <w:rsid w:val="00193102"/>
    <w:rsid w:val="0019648D"/>
    <w:rsid w:val="001B649E"/>
    <w:rsid w:val="001C6E58"/>
    <w:rsid w:val="001D2758"/>
    <w:rsid w:val="001D36A0"/>
    <w:rsid w:val="001D724D"/>
    <w:rsid w:val="001E1AA7"/>
    <w:rsid w:val="0020078A"/>
    <w:rsid w:val="00214149"/>
    <w:rsid w:val="002232D2"/>
    <w:rsid w:val="00254F0C"/>
    <w:rsid w:val="00270852"/>
    <w:rsid w:val="00275282"/>
    <w:rsid w:val="002816BE"/>
    <w:rsid w:val="002903E5"/>
    <w:rsid w:val="0029622F"/>
    <w:rsid w:val="00297529"/>
    <w:rsid w:val="002A61C7"/>
    <w:rsid w:val="002C029A"/>
    <w:rsid w:val="002D2317"/>
    <w:rsid w:val="002D2A72"/>
    <w:rsid w:val="002D4F03"/>
    <w:rsid w:val="002E70DE"/>
    <w:rsid w:val="002F55D1"/>
    <w:rsid w:val="00321941"/>
    <w:rsid w:val="0032321D"/>
    <w:rsid w:val="00343FC6"/>
    <w:rsid w:val="003722B6"/>
    <w:rsid w:val="003A4A90"/>
    <w:rsid w:val="003B0F63"/>
    <w:rsid w:val="003B28D5"/>
    <w:rsid w:val="003B53AA"/>
    <w:rsid w:val="003D0657"/>
    <w:rsid w:val="003D1BF9"/>
    <w:rsid w:val="003D6658"/>
    <w:rsid w:val="003F10DE"/>
    <w:rsid w:val="003F163B"/>
    <w:rsid w:val="003F2FFD"/>
    <w:rsid w:val="0040146C"/>
    <w:rsid w:val="00412F15"/>
    <w:rsid w:val="00423714"/>
    <w:rsid w:val="0044011E"/>
    <w:rsid w:val="00444159"/>
    <w:rsid w:val="004568AC"/>
    <w:rsid w:val="00457242"/>
    <w:rsid w:val="00462C0F"/>
    <w:rsid w:val="0047321F"/>
    <w:rsid w:val="00473EE0"/>
    <w:rsid w:val="004878FE"/>
    <w:rsid w:val="004A79FE"/>
    <w:rsid w:val="004B50B7"/>
    <w:rsid w:val="004F7B5F"/>
    <w:rsid w:val="005051DE"/>
    <w:rsid w:val="005066B5"/>
    <w:rsid w:val="00513F36"/>
    <w:rsid w:val="005158F9"/>
    <w:rsid w:val="00515E0F"/>
    <w:rsid w:val="0053226A"/>
    <w:rsid w:val="00532FB0"/>
    <w:rsid w:val="00556D0F"/>
    <w:rsid w:val="005734E2"/>
    <w:rsid w:val="0058790A"/>
    <w:rsid w:val="0059283E"/>
    <w:rsid w:val="005959BB"/>
    <w:rsid w:val="005A21DE"/>
    <w:rsid w:val="005A5B0A"/>
    <w:rsid w:val="005B418E"/>
    <w:rsid w:val="005D01F2"/>
    <w:rsid w:val="005D596E"/>
    <w:rsid w:val="006102B0"/>
    <w:rsid w:val="006157D3"/>
    <w:rsid w:val="00615A0D"/>
    <w:rsid w:val="00624177"/>
    <w:rsid w:val="0062643C"/>
    <w:rsid w:val="00626C40"/>
    <w:rsid w:val="00636026"/>
    <w:rsid w:val="00644B96"/>
    <w:rsid w:val="0065449B"/>
    <w:rsid w:val="006641E4"/>
    <w:rsid w:val="00667DBC"/>
    <w:rsid w:val="00684BCE"/>
    <w:rsid w:val="00687558"/>
    <w:rsid w:val="00690D2D"/>
    <w:rsid w:val="006B29BC"/>
    <w:rsid w:val="006B484B"/>
    <w:rsid w:val="006C440D"/>
    <w:rsid w:val="006E1306"/>
    <w:rsid w:val="006E35AC"/>
    <w:rsid w:val="006F077A"/>
    <w:rsid w:val="006F341A"/>
    <w:rsid w:val="006F7494"/>
    <w:rsid w:val="00703A80"/>
    <w:rsid w:val="00713186"/>
    <w:rsid w:val="007156F7"/>
    <w:rsid w:val="00717C98"/>
    <w:rsid w:val="0072150A"/>
    <w:rsid w:val="00733618"/>
    <w:rsid w:val="00740372"/>
    <w:rsid w:val="00740378"/>
    <w:rsid w:val="00752DA4"/>
    <w:rsid w:val="00756842"/>
    <w:rsid w:val="00757466"/>
    <w:rsid w:val="007758F3"/>
    <w:rsid w:val="0078218E"/>
    <w:rsid w:val="00782CA8"/>
    <w:rsid w:val="007919F3"/>
    <w:rsid w:val="00797046"/>
    <w:rsid w:val="007A10CD"/>
    <w:rsid w:val="007B198A"/>
    <w:rsid w:val="007C1EA9"/>
    <w:rsid w:val="007C40A5"/>
    <w:rsid w:val="007C5AD0"/>
    <w:rsid w:val="007E54D5"/>
    <w:rsid w:val="007E5CFE"/>
    <w:rsid w:val="007F1C93"/>
    <w:rsid w:val="007F3FD8"/>
    <w:rsid w:val="007F5D18"/>
    <w:rsid w:val="00820298"/>
    <w:rsid w:val="0084182A"/>
    <w:rsid w:val="00852F80"/>
    <w:rsid w:val="008958FD"/>
    <w:rsid w:val="008A57D9"/>
    <w:rsid w:val="008C5307"/>
    <w:rsid w:val="008C600F"/>
    <w:rsid w:val="008C6BD0"/>
    <w:rsid w:val="008D3AA6"/>
    <w:rsid w:val="008D7F37"/>
    <w:rsid w:val="008E2D9F"/>
    <w:rsid w:val="008E35F7"/>
    <w:rsid w:val="008E6636"/>
    <w:rsid w:val="0090565B"/>
    <w:rsid w:val="0090727D"/>
    <w:rsid w:val="00915D00"/>
    <w:rsid w:val="009207AF"/>
    <w:rsid w:val="00922953"/>
    <w:rsid w:val="00925B38"/>
    <w:rsid w:val="0092780A"/>
    <w:rsid w:val="0095541A"/>
    <w:rsid w:val="00956337"/>
    <w:rsid w:val="00974645"/>
    <w:rsid w:val="0097600F"/>
    <w:rsid w:val="00983194"/>
    <w:rsid w:val="00997902"/>
    <w:rsid w:val="009A48DF"/>
    <w:rsid w:val="009B090B"/>
    <w:rsid w:val="009B6E3C"/>
    <w:rsid w:val="009C320C"/>
    <w:rsid w:val="009C4BE8"/>
    <w:rsid w:val="009E788A"/>
    <w:rsid w:val="009F127C"/>
    <w:rsid w:val="009F4FAC"/>
    <w:rsid w:val="00A050D3"/>
    <w:rsid w:val="00A071E9"/>
    <w:rsid w:val="00A17A84"/>
    <w:rsid w:val="00A25B47"/>
    <w:rsid w:val="00A27172"/>
    <w:rsid w:val="00A305F7"/>
    <w:rsid w:val="00A326CC"/>
    <w:rsid w:val="00A35FFF"/>
    <w:rsid w:val="00A455D2"/>
    <w:rsid w:val="00A46CB5"/>
    <w:rsid w:val="00A56904"/>
    <w:rsid w:val="00A572EC"/>
    <w:rsid w:val="00A62BE8"/>
    <w:rsid w:val="00A6524D"/>
    <w:rsid w:val="00A6686E"/>
    <w:rsid w:val="00A67F2F"/>
    <w:rsid w:val="00A74686"/>
    <w:rsid w:val="00A83F11"/>
    <w:rsid w:val="00A8594C"/>
    <w:rsid w:val="00AA5DD3"/>
    <w:rsid w:val="00AC6576"/>
    <w:rsid w:val="00AE0D75"/>
    <w:rsid w:val="00AE6AAB"/>
    <w:rsid w:val="00AF5202"/>
    <w:rsid w:val="00B0345D"/>
    <w:rsid w:val="00B07E5C"/>
    <w:rsid w:val="00B10E25"/>
    <w:rsid w:val="00B11EF4"/>
    <w:rsid w:val="00B51A0E"/>
    <w:rsid w:val="00B537A5"/>
    <w:rsid w:val="00B61848"/>
    <w:rsid w:val="00B71179"/>
    <w:rsid w:val="00B84ECE"/>
    <w:rsid w:val="00B90ECD"/>
    <w:rsid w:val="00BA5FFC"/>
    <w:rsid w:val="00BB55BE"/>
    <w:rsid w:val="00BC3D42"/>
    <w:rsid w:val="00BE70C5"/>
    <w:rsid w:val="00BF3A06"/>
    <w:rsid w:val="00C002F6"/>
    <w:rsid w:val="00C24917"/>
    <w:rsid w:val="00C26829"/>
    <w:rsid w:val="00C3424D"/>
    <w:rsid w:val="00C4129A"/>
    <w:rsid w:val="00C45D97"/>
    <w:rsid w:val="00C5020E"/>
    <w:rsid w:val="00C56FF9"/>
    <w:rsid w:val="00C679A4"/>
    <w:rsid w:val="00C77DEC"/>
    <w:rsid w:val="00C82596"/>
    <w:rsid w:val="00CB044E"/>
    <w:rsid w:val="00CC7E43"/>
    <w:rsid w:val="00CD0DAC"/>
    <w:rsid w:val="00CD6469"/>
    <w:rsid w:val="00CE7403"/>
    <w:rsid w:val="00CF43CC"/>
    <w:rsid w:val="00D03426"/>
    <w:rsid w:val="00D16192"/>
    <w:rsid w:val="00D51EFD"/>
    <w:rsid w:val="00D604B7"/>
    <w:rsid w:val="00D6399B"/>
    <w:rsid w:val="00D64D93"/>
    <w:rsid w:val="00D7701A"/>
    <w:rsid w:val="00DA1C11"/>
    <w:rsid w:val="00DA7665"/>
    <w:rsid w:val="00DB33BA"/>
    <w:rsid w:val="00DB561D"/>
    <w:rsid w:val="00DC0FCF"/>
    <w:rsid w:val="00DC1664"/>
    <w:rsid w:val="00DC6C02"/>
    <w:rsid w:val="00DE44F3"/>
    <w:rsid w:val="00DE49A1"/>
    <w:rsid w:val="00E0186B"/>
    <w:rsid w:val="00E2082B"/>
    <w:rsid w:val="00E52180"/>
    <w:rsid w:val="00E522D5"/>
    <w:rsid w:val="00E64657"/>
    <w:rsid w:val="00E752AA"/>
    <w:rsid w:val="00E803DD"/>
    <w:rsid w:val="00E80695"/>
    <w:rsid w:val="00EA3D90"/>
    <w:rsid w:val="00EA42FD"/>
    <w:rsid w:val="00EC2C98"/>
    <w:rsid w:val="00EC4CEE"/>
    <w:rsid w:val="00ED169E"/>
    <w:rsid w:val="00ED2AE3"/>
    <w:rsid w:val="00EF202A"/>
    <w:rsid w:val="00EF22A1"/>
    <w:rsid w:val="00EF2FB5"/>
    <w:rsid w:val="00EF4D83"/>
    <w:rsid w:val="00F04C43"/>
    <w:rsid w:val="00F105D2"/>
    <w:rsid w:val="00F131F8"/>
    <w:rsid w:val="00F17A58"/>
    <w:rsid w:val="00F22445"/>
    <w:rsid w:val="00F3219F"/>
    <w:rsid w:val="00F35374"/>
    <w:rsid w:val="00F755D4"/>
    <w:rsid w:val="00F84C7D"/>
    <w:rsid w:val="00F904CB"/>
    <w:rsid w:val="00FA3C4E"/>
    <w:rsid w:val="00FA7E38"/>
    <w:rsid w:val="00FB4FE2"/>
    <w:rsid w:val="00FD12B7"/>
    <w:rsid w:val="00FD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F8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342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3EE0"/>
    <w:rPr>
      <w:sz w:val="2"/>
      <w:szCs w:val="2"/>
    </w:rPr>
  </w:style>
  <w:style w:type="table" w:styleId="TableGrid">
    <w:name w:val="Table Grid"/>
    <w:basedOn w:val="TableNormal"/>
    <w:uiPriority w:val="99"/>
    <w:rsid w:val="005A5B0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A5B0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B484B"/>
    <w:rPr>
      <w:sz w:val="24"/>
      <w:szCs w:val="24"/>
    </w:rPr>
  </w:style>
  <w:style w:type="paragraph" w:customStyle="1" w:styleId="a">
    <w:name w:val="Знак Знак Знак Знак Знак Знак Знак Знак Знак Знак Знак Знак Знак Знак Знак Знак"/>
    <w:basedOn w:val="Normal"/>
    <w:uiPriority w:val="99"/>
    <w:rsid w:val="005A5B0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rsid w:val="007C40A5"/>
    <w:pPr>
      <w:spacing w:after="60"/>
      <w:jc w:val="both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locked/>
    <w:rsid w:val="00473EE0"/>
    <w:rPr>
      <w:sz w:val="24"/>
      <w:szCs w:val="24"/>
    </w:rPr>
  </w:style>
  <w:style w:type="paragraph" w:customStyle="1" w:styleId="1">
    <w:name w:val="Знак Знак Знак Знак Знак Знак Знак Знак Знак Знак Знак Знак Знак Знак Знак Знак1"/>
    <w:basedOn w:val="Normal"/>
    <w:uiPriority w:val="99"/>
    <w:rsid w:val="00A46CB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6B484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B484B"/>
    <w:rPr>
      <w:sz w:val="24"/>
      <w:szCs w:val="24"/>
    </w:rPr>
  </w:style>
  <w:style w:type="paragraph" w:customStyle="1" w:styleId="10">
    <w:name w:val="Знак1"/>
    <w:basedOn w:val="Normal"/>
    <w:uiPriority w:val="99"/>
    <w:rsid w:val="00AE0D7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Знак11"/>
    <w:basedOn w:val="Normal"/>
    <w:uiPriority w:val="99"/>
    <w:rsid w:val="0032321D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68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1</Pages>
  <Words>285</Words>
  <Characters>1625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                                       Государственная корпорация по</dc:title>
  <dc:subject/>
  <dc:creator>sidorova</dc:creator>
  <cp:keywords/>
  <dc:description/>
  <cp:lastModifiedBy>horkova</cp:lastModifiedBy>
  <cp:revision>9</cp:revision>
  <cp:lastPrinted>2014-09-30T09:30:00Z</cp:lastPrinted>
  <dcterms:created xsi:type="dcterms:W3CDTF">2015-03-12T09:21:00Z</dcterms:created>
  <dcterms:modified xsi:type="dcterms:W3CDTF">2015-04-09T09:26:00Z</dcterms:modified>
</cp:coreProperties>
</file>